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AB586" w14:textId="77777777" w:rsidR="000B7058" w:rsidRDefault="000B7058" w:rsidP="000B7058">
      <w:r>
        <w:rPr>
          <w:u w:val="single"/>
        </w:rPr>
        <w:t>William BAYLY</w:t>
      </w:r>
      <w:r>
        <w:t xml:space="preserve">   </w:t>
      </w:r>
      <w:proofErr w:type="gramStart"/>
      <w:r>
        <w:t xml:space="preserve">   (</w:t>
      </w:r>
      <w:proofErr w:type="gramEnd"/>
      <w:r>
        <w:t>fl.1438)</w:t>
      </w:r>
    </w:p>
    <w:p w14:paraId="12128EC7" w14:textId="77777777" w:rsidR="000B7058" w:rsidRDefault="000B7058" w:rsidP="000B7058">
      <w:r>
        <w:t xml:space="preserve">of </w:t>
      </w:r>
      <w:proofErr w:type="spellStart"/>
      <w:r>
        <w:t>Rotherby</w:t>
      </w:r>
      <w:proofErr w:type="spellEnd"/>
      <w:r>
        <w:t>, Leicestershire.</w:t>
      </w:r>
    </w:p>
    <w:p w14:paraId="6CFC2B80" w14:textId="77777777" w:rsidR="000B7058" w:rsidRDefault="000B7058" w:rsidP="000B7058"/>
    <w:p w14:paraId="211DCB15" w14:textId="77777777" w:rsidR="000B7058" w:rsidRDefault="000B7058" w:rsidP="000B7058"/>
    <w:p w14:paraId="0F04A898" w14:textId="77777777" w:rsidR="000B7058" w:rsidRDefault="000B7058" w:rsidP="000B7058">
      <w:r>
        <w:t xml:space="preserve">  9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Leicester into</w:t>
      </w:r>
    </w:p>
    <w:p w14:paraId="40C47907" w14:textId="77777777" w:rsidR="000B7058" w:rsidRDefault="000B7058" w:rsidP="000B7058">
      <w:r>
        <w:tab/>
      </w:r>
      <w:r>
        <w:tab/>
        <w:t>lands of Constance Holand(q.v.).</w:t>
      </w:r>
    </w:p>
    <w:p w14:paraId="4C63E905" w14:textId="77777777" w:rsidR="000B7058" w:rsidRDefault="000B7058" w:rsidP="000B7058">
      <w:r>
        <w:tab/>
      </w:r>
      <w:r>
        <w:tab/>
        <w:t xml:space="preserve">( </w:t>
      </w:r>
      <w:hyperlink r:id="rId6" w:history="1">
        <w:r w:rsidRPr="00677FA6">
          <w:rPr>
            <w:rStyle w:val="Hyperlink"/>
          </w:rPr>
          <w:t>https://inquisitionspostmortem.ac.uk/view/inquisition/25-109/114</w:t>
        </w:r>
      </w:hyperlink>
      <w:r>
        <w:t xml:space="preserve"> )</w:t>
      </w:r>
    </w:p>
    <w:p w14:paraId="2FEF38BD" w14:textId="77777777" w:rsidR="000B7058" w:rsidRDefault="000B7058" w:rsidP="000B7058"/>
    <w:p w14:paraId="07606EEC" w14:textId="77777777" w:rsidR="000B7058" w:rsidRDefault="000B7058" w:rsidP="000B7058"/>
    <w:p w14:paraId="198C196C" w14:textId="77777777" w:rsidR="000B7058" w:rsidRDefault="000B7058" w:rsidP="000B7058">
      <w:r>
        <w:t>10 June 2023</w:t>
      </w:r>
    </w:p>
    <w:p w14:paraId="33D6D4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64BCB" w14:textId="77777777" w:rsidR="000B7058" w:rsidRDefault="000B7058" w:rsidP="009139A6">
      <w:r>
        <w:separator/>
      </w:r>
    </w:p>
  </w:endnote>
  <w:endnote w:type="continuationSeparator" w:id="0">
    <w:p w14:paraId="52FC00D3" w14:textId="77777777" w:rsidR="000B7058" w:rsidRDefault="000B70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9A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CC4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567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779B" w14:textId="77777777" w:rsidR="000B7058" w:rsidRDefault="000B7058" w:rsidP="009139A6">
      <w:r>
        <w:separator/>
      </w:r>
    </w:p>
  </w:footnote>
  <w:footnote w:type="continuationSeparator" w:id="0">
    <w:p w14:paraId="1C683CBC" w14:textId="77777777" w:rsidR="000B7058" w:rsidRDefault="000B70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85D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2E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5EC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058"/>
    <w:rsid w:val="000666E0"/>
    <w:rsid w:val="000B705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A3ADB"/>
  <w15:chartTrackingRefBased/>
  <w15:docId w15:val="{B3A2C97A-0616-4266-97D5-A12A23CE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05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70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2023-06-10T18:24:00Z</dcterms:created>
  <dcterms:modified xsi:type="dcterms:W3CDTF">2023-06-10T18:25:00Z</dcterms:modified>
</cp:coreProperties>
</file>